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36D" w:rsidRDefault="0039036D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9036D" w:rsidRPr="005507C7" w:rsidRDefault="0039036D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9036D" w:rsidRDefault="0039036D">
      <w:pPr>
        <w:pStyle w:val="Subtitle"/>
        <w:spacing w:before="120"/>
        <w:rPr>
          <w:rFonts w:ascii="Arial" w:hAnsi="Arial" w:cs="Arial"/>
          <w:b/>
          <w:bCs/>
          <w:spacing w:val="40"/>
        </w:rPr>
      </w:pPr>
      <w:r w:rsidRPr="003F6EEA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9036D" w:rsidRDefault="0039036D">
      <w:pPr>
        <w:rPr>
          <w:rFonts w:ascii="Times New Roman" w:hAnsi="Times New Roman" w:cs="Times New Roman"/>
          <w:sz w:val="24"/>
          <w:szCs w:val="24"/>
        </w:rPr>
      </w:pPr>
    </w:p>
    <w:p w:rsidR="0039036D" w:rsidRDefault="00390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28.06.2021    № 156</w:t>
      </w:r>
    </w:p>
    <w:p w:rsidR="0039036D" w:rsidRDefault="003903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39036D" w:rsidRPr="008E48DF" w:rsidRDefault="0039036D" w:rsidP="008E48D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9036D" w:rsidRPr="00E27FE3" w:rsidRDefault="0039036D" w:rsidP="005370C0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E27FE3">
        <w:rPr>
          <w:rFonts w:ascii="Times New Roman" w:hAnsi="Times New Roman" w:cs="Times New Roman"/>
          <w:sz w:val="28"/>
          <w:szCs w:val="28"/>
        </w:rPr>
        <w:t xml:space="preserve">О перспективном Плане комплексных </w:t>
      </w:r>
    </w:p>
    <w:p w:rsidR="0039036D" w:rsidRPr="00E27FE3" w:rsidRDefault="0039036D" w:rsidP="005370C0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E27FE3">
        <w:rPr>
          <w:rFonts w:ascii="Times New Roman" w:hAnsi="Times New Roman" w:cs="Times New Roman"/>
          <w:sz w:val="28"/>
          <w:szCs w:val="28"/>
        </w:rPr>
        <w:t xml:space="preserve">проверок защитных сооружений </w:t>
      </w:r>
    </w:p>
    <w:p w:rsidR="0039036D" w:rsidRPr="00E27FE3" w:rsidRDefault="0039036D" w:rsidP="005370C0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E27FE3">
        <w:rPr>
          <w:rFonts w:ascii="Times New Roman" w:hAnsi="Times New Roman" w:cs="Times New Roman"/>
          <w:sz w:val="28"/>
          <w:szCs w:val="28"/>
        </w:rPr>
        <w:t xml:space="preserve">гражданской обороны на территории </w:t>
      </w:r>
    </w:p>
    <w:p w:rsidR="0039036D" w:rsidRPr="00E27FE3" w:rsidRDefault="0039036D" w:rsidP="005370C0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E27FE3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39036D" w:rsidRPr="005370C0" w:rsidRDefault="0039036D">
      <w:pPr>
        <w:pStyle w:val="Noparagraphstyle"/>
        <w:keepNext/>
        <w:keepLines/>
        <w:widowControl w:val="0"/>
        <w:spacing w:line="240" w:lineRule="auto"/>
        <w:jc w:val="both"/>
      </w:pPr>
    </w:p>
    <w:p w:rsidR="0039036D" w:rsidRPr="00C94C6B" w:rsidRDefault="0039036D">
      <w:pPr>
        <w:pStyle w:val="Noparagraphstyle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C94C6B">
        <w:rPr>
          <w:rFonts w:ascii="Times New Roman" w:hAnsi="Times New Roman" w:cs="Times New Roman"/>
        </w:rPr>
        <w:t>В соответствии с Правилами эксплуатации защитных сооружений гражданской обороны, утвержденными приказом МЧС России от 15.12.2002 № 583, в целях осуществления мероприятий по сохранению и рациональному использованию защитных сооружений гражданской обороны</w:t>
      </w:r>
    </w:p>
    <w:p w:rsidR="0039036D" w:rsidRPr="00C94C6B" w:rsidRDefault="0039036D">
      <w:pPr>
        <w:pStyle w:val="Noparagraphstyle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C94C6B">
        <w:rPr>
          <w:rFonts w:ascii="Times New Roman" w:hAnsi="Times New Roman" w:cs="Times New Roman"/>
        </w:rPr>
        <w:t xml:space="preserve">                 </w:t>
      </w:r>
      <w:r w:rsidRPr="00C94C6B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39036D" w:rsidRPr="00C94C6B" w:rsidRDefault="0039036D" w:rsidP="00C5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C6B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9036D" w:rsidRPr="00C94C6B" w:rsidRDefault="0039036D" w:rsidP="00C543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036D" w:rsidRPr="00C94C6B" w:rsidRDefault="0039036D">
      <w:pPr>
        <w:pStyle w:val="Noparagraphstyle"/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C94C6B">
        <w:rPr>
          <w:rFonts w:ascii="Times New Roman" w:hAnsi="Times New Roman" w:cs="Times New Roman"/>
        </w:rPr>
        <w:t>1.</w:t>
      </w:r>
      <w:r w:rsidRPr="00C94C6B">
        <w:rPr>
          <w:rFonts w:ascii="Times New Roman" w:hAnsi="Times New Roman" w:cs="Times New Roman"/>
          <w:lang w:val="en-US"/>
        </w:rPr>
        <w:t> </w:t>
      </w:r>
      <w:r w:rsidRPr="00C94C6B">
        <w:rPr>
          <w:rFonts w:ascii="Times New Roman" w:hAnsi="Times New Roman" w:cs="Times New Roman"/>
        </w:rPr>
        <w:t>Утвердить Перспективный план проведения комплексных проверок защитных сооружений гражданской обороны на территории Унечского муниципального района Брянской области  в 2020-2022 годах согласно приложению № 1.</w:t>
      </w:r>
    </w:p>
    <w:p w:rsidR="0039036D" w:rsidRPr="00C94C6B" w:rsidRDefault="0039036D">
      <w:pPr>
        <w:pStyle w:val="Noparagraphstyle"/>
        <w:spacing w:line="240" w:lineRule="auto"/>
        <w:jc w:val="both"/>
        <w:rPr>
          <w:rFonts w:ascii="Times New Roman" w:hAnsi="Times New Roman" w:cs="Times New Roman"/>
        </w:rPr>
      </w:pPr>
      <w:r w:rsidRPr="00C94C6B">
        <w:rPr>
          <w:rFonts w:ascii="Times New Roman" w:hAnsi="Times New Roman" w:cs="Times New Roman"/>
        </w:rPr>
        <w:t xml:space="preserve">           2. Создать комиссию по проведению комплексных проверок защитных сооружений гражданской обороны на территории Унечского муниципального района Брянской области и утвердить её состав согласно приложению №2.</w:t>
      </w:r>
    </w:p>
    <w:p w:rsidR="0039036D" w:rsidRPr="00C94C6B" w:rsidRDefault="0039036D" w:rsidP="005370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C6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C94C6B">
        <w:rPr>
          <w:rFonts w:ascii="Times New Roman" w:hAnsi="Times New Roman" w:cs="Times New Roman"/>
          <w:sz w:val="24"/>
          <w:szCs w:val="24"/>
        </w:rPr>
        <w:t>3. Данное постановление разместить на официальном сайте администрации Унечского района в сети  Интернет.</w:t>
      </w:r>
    </w:p>
    <w:p w:rsidR="0039036D" w:rsidRPr="00C94C6B" w:rsidRDefault="0039036D" w:rsidP="00D56F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C6B">
        <w:rPr>
          <w:rFonts w:ascii="Times New Roman" w:hAnsi="Times New Roman" w:cs="Times New Roman"/>
          <w:sz w:val="24"/>
          <w:szCs w:val="24"/>
        </w:rPr>
        <w:t xml:space="preserve">         4. Контроль за исполнением настоящего постановления оставляю за собой.</w:t>
      </w:r>
    </w:p>
    <w:p w:rsidR="0039036D" w:rsidRPr="005370C0" w:rsidRDefault="0039036D" w:rsidP="00AD774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9036D" w:rsidRPr="005370C0" w:rsidRDefault="0039036D" w:rsidP="009272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808"/>
        <w:gridCol w:w="2364"/>
      </w:tblGrid>
      <w:tr w:rsidR="0039036D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39036D" w:rsidRPr="005370C0" w:rsidRDefault="0039036D" w:rsidP="0092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0C0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Унечского района</w:t>
            </w:r>
          </w:p>
        </w:tc>
        <w:tc>
          <w:tcPr>
            <w:tcW w:w="2364" w:type="dxa"/>
            <w:tcBorders>
              <w:left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70C0"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39036D" w:rsidRPr="005370C0">
        <w:trPr>
          <w:cantSplit/>
          <w:jc w:val="center"/>
        </w:trPr>
        <w:tc>
          <w:tcPr>
            <w:tcW w:w="10172" w:type="dxa"/>
            <w:gridSpan w:val="2"/>
            <w:tcBorders>
              <w:top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6D" w:rsidRPr="005370C0">
        <w:trPr>
          <w:trHeight w:val="465"/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6D" w:rsidRPr="005370C0">
        <w:trPr>
          <w:cantSplit/>
          <w:jc w:val="center"/>
        </w:trPr>
        <w:tc>
          <w:tcPr>
            <w:tcW w:w="10172" w:type="dxa"/>
            <w:gridSpan w:val="2"/>
            <w:tcBorders>
              <w:top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6D" w:rsidRPr="005370C0">
        <w:trPr>
          <w:trHeight w:val="491"/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6D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6D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6D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6D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39036D" w:rsidRPr="0097432F" w:rsidRDefault="0039036D" w:rsidP="009743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36D" w:rsidRPr="005370C0">
        <w:trPr>
          <w:jc w:val="center"/>
        </w:trPr>
        <w:tc>
          <w:tcPr>
            <w:tcW w:w="7808" w:type="dxa"/>
            <w:tcBorders>
              <w:top w:val="nil"/>
              <w:bottom w:val="nil"/>
              <w:right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</w:tcBorders>
          </w:tcPr>
          <w:p w:rsidR="0039036D" w:rsidRPr="005370C0" w:rsidRDefault="0039036D" w:rsidP="009272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36D" w:rsidRPr="005370C0" w:rsidRDefault="0039036D" w:rsidP="005D13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9036D" w:rsidRPr="005370C0" w:rsidSect="00927294">
          <w:type w:val="continuous"/>
          <w:pgSz w:w="11905" w:h="16838"/>
          <w:pgMar w:top="1134" w:right="567" w:bottom="567" w:left="1210" w:header="0" w:footer="0" w:gutter="0"/>
          <w:cols w:space="720"/>
          <w:noEndnote/>
          <w:docGrid w:linePitch="299"/>
        </w:sectPr>
      </w:pPr>
    </w:p>
    <w:tbl>
      <w:tblPr>
        <w:tblW w:w="0" w:type="auto"/>
        <w:jc w:val="right"/>
        <w:tblLook w:val="00A0"/>
      </w:tblPr>
      <w:tblGrid>
        <w:gridCol w:w="3757"/>
      </w:tblGrid>
      <w:tr w:rsidR="0039036D" w:rsidRPr="00A14FEF">
        <w:trPr>
          <w:jc w:val="right"/>
        </w:trPr>
        <w:tc>
          <w:tcPr>
            <w:tcW w:w="3757" w:type="dxa"/>
          </w:tcPr>
          <w:p w:rsidR="0039036D" w:rsidRPr="00927294" w:rsidRDefault="0039036D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№ 1</w:t>
            </w:r>
          </w:p>
          <w:p w:rsidR="0039036D" w:rsidRPr="00927294" w:rsidRDefault="0039036D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    </w:t>
            </w:r>
          </w:p>
          <w:p w:rsidR="0039036D" w:rsidRPr="00927294" w:rsidRDefault="0039036D" w:rsidP="00A14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28.06.2021  № 156</w:t>
            </w:r>
          </w:p>
        </w:tc>
      </w:tr>
    </w:tbl>
    <w:p w:rsidR="0039036D" w:rsidRDefault="0039036D" w:rsidP="00634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9036D" w:rsidRDefault="0039036D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036D" w:rsidRDefault="0039036D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C0">
        <w:rPr>
          <w:rFonts w:ascii="Times New Roman" w:hAnsi="Times New Roman" w:cs="Times New Roman"/>
          <w:sz w:val="24"/>
          <w:szCs w:val="24"/>
        </w:rPr>
        <w:t xml:space="preserve">Перспективный план </w:t>
      </w:r>
    </w:p>
    <w:p w:rsidR="0039036D" w:rsidRDefault="0039036D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C0">
        <w:rPr>
          <w:rFonts w:ascii="Times New Roman" w:hAnsi="Times New Roman" w:cs="Times New Roman"/>
          <w:sz w:val="24"/>
          <w:szCs w:val="24"/>
        </w:rPr>
        <w:t xml:space="preserve">проведения комплексных проверок защитных сооружений гражданской обороны </w:t>
      </w:r>
    </w:p>
    <w:p w:rsidR="0039036D" w:rsidRDefault="0039036D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C0">
        <w:rPr>
          <w:rFonts w:ascii="Times New Roman" w:hAnsi="Times New Roman" w:cs="Times New Roman"/>
          <w:sz w:val="24"/>
          <w:szCs w:val="24"/>
        </w:rPr>
        <w:t>на территории Унечского муниципального района Брянской области  в 2020-202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370C0">
        <w:rPr>
          <w:rFonts w:ascii="Times New Roman" w:hAnsi="Times New Roman" w:cs="Times New Roman"/>
          <w:sz w:val="24"/>
          <w:szCs w:val="24"/>
        </w:rPr>
        <w:t xml:space="preserve"> годах</w:t>
      </w:r>
    </w:p>
    <w:p w:rsidR="0039036D" w:rsidRDefault="0039036D" w:rsidP="005370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"/>
        <w:gridCol w:w="5726"/>
        <w:gridCol w:w="1204"/>
        <w:gridCol w:w="1118"/>
        <w:gridCol w:w="1125"/>
      </w:tblGrid>
      <w:tr w:rsidR="0039036D" w:rsidRPr="00717E6B">
        <w:trPr>
          <w:jc w:val="center"/>
        </w:trPr>
        <w:tc>
          <w:tcPr>
            <w:tcW w:w="574" w:type="dxa"/>
            <w:vMerge w:val="restart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726" w:type="dxa"/>
            <w:vMerge w:val="restart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Номер, тип, адрес  и правообладатель</w:t>
            </w:r>
          </w:p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защитного сооружения </w:t>
            </w:r>
          </w:p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гражданской обороны</w:t>
            </w:r>
          </w:p>
        </w:tc>
        <w:tc>
          <w:tcPr>
            <w:tcW w:w="3447" w:type="dxa"/>
            <w:gridSpan w:val="3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проведения комплексных проверок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  <w:vMerge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6" w:type="dxa"/>
            <w:vMerge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118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125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</w:tr>
      <w:tr w:rsidR="0039036D" w:rsidRPr="00717E6B">
        <w:trPr>
          <w:jc w:val="center"/>
        </w:trPr>
        <w:tc>
          <w:tcPr>
            <w:tcW w:w="9747" w:type="dxa"/>
            <w:gridSpan w:val="5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Унечское городское поселение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sz w:val="24"/>
                <w:szCs w:val="24"/>
              </w:rPr>
              <w:t xml:space="preserve">Убежище № </w:t>
            </w: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272-32</w:t>
            </w:r>
            <w:r w:rsidRPr="00717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г. Унеча, Брянская область, ул. Иванова, д. 9 ЖД</w:t>
            </w:r>
          </w:p>
        </w:tc>
        <w:tc>
          <w:tcPr>
            <w:tcW w:w="1204" w:type="dxa"/>
          </w:tcPr>
          <w:p w:rsidR="0039036D" w:rsidRPr="00717E6B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sz w:val="24"/>
                <w:szCs w:val="24"/>
              </w:rPr>
              <w:t xml:space="preserve">Убежище № </w:t>
            </w: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272-33 , г. Унеча, Брянская область, ул. Иванова, д. 4 ЖД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6709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271-32, ,   г. Унеча, Брянская область, ул. Залинейная, д. 1. МСП № 15 - СП "Спецмостотрест - филиал ОАО "РЖДСТРОЙ", Спецстрой России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6709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</w:t>
            </w:r>
            <w:r w:rsidRPr="00717E6B">
              <w:rPr>
                <w:rFonts w:ascii="Times New Roman" w:hAnsi="Times New Roman" w:cs="Times New Roman"/>
                <w:sz w:val="24"/>
                <w:szCs w:val="24"/>
              </w:rPr>
              <w:t xml:space="preserve">44-32, </w:t>
            </w: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Унеча, Брянская область, ул. Комсомольская, д. 14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6709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</w:t>
            </w:r>
            <w:r w:rsidRPr="00717E6B">
              <w:rPr>
                <w:rFonts w:ascii="Times New Roman" w:hAnsi="Times New Roman" w:cs="Times New Roman"/>
                <w:sz w:val="24"/>
                <w:szCs w:val="24"/>
              </w:rPr>
              <w:t>53-32,</w:t>
            </w: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ГБУЗ "Унечская ЦРБ",  Минздрав России, г. Унеча, Брянская область, ул. Октябрьская, д. 54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6709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54-32, г. Унеча, Брянская область, ул. Попова, д. 1, подъезд 1, 3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6709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center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Укрытие  № 59-32, г. Унеча, Брянская область, пл. Ленина, д. 2, подъезд 1-3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6709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center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61-32, г. Унеча, Брянская область,  ул. Суворова, д. 8, подъезд 1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6709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trHeight w:val="537"/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bottom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66-32, г. Унеча, Брянская область,  ул. Комсомольская, д. 3, подъезд 1-2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6709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9747" w:type="dxa"/>
            <w:gridSpan w:val="5"/>
          </w:tcPr>
          <w:p w:rsidR="0039036D" w:rsidRPr="00717E6B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Высокское сельское поселение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bottom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sz w:val="24"/>
                <w:szCs w:val="24"/>
              </w:rPr>
              <w:t xml:space="preserve">Убежище № </w:t>
            </w: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-32</w:t>
            </w:r>
            <w:r w:rsidRPr="00717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40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Высокое, Унечский район, Брянская область, административный корпус ЛПДС "Унеча", подъезд 1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80308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bottom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68-32, с. Высокое, Унечский район, Брянская область, ул. Дружбы, д. 1, подъезд 1, 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80308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bottom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69-32,, с. Высокое, Унечский район, Брянская область,  ул. Дружбы, д. 2, подъезд 1, 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80308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center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70-32,, с. Высокое, Унечский район, Брянская область, ул. Дружбы д. 3, подъезд 1, 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80308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center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71-32,, с. Высокое, Унечский район, Брянская область, ул. Дружбы, д. 4, подъезд 1, 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80308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center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72-32,, с. Высокое, Унечский район, Брянская область, ул. Дружбы, д. 5, подъезд 1, 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4E258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center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73-32, с. Высокое, Унечский район, Брянская область, ул. Дружбы, д. 6, подъезд 1, 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4E258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82-32,  с. Высокое, Унечский район, Брянская область,  ул. Дружбы д. 10а, подъезд 1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B1A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4E2587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117987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9747" w:type="dxa"/>
            <w:gridSpan w:val="5"/>
          </w:tcPr>
          <w:p w:rsidR="0039036D" w:rsidRPr="00717E6B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Найтоповичское сельское поселение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center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74-32,  с. Найтоповичи, Унечский район, Брянская область, ул. Пролетарская д. 22, подъезд 1-2 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D432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75422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6D679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bottom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 № 75-32,  с. Найтоповичи, Унечский район, Брянская область, ул. Пролетарская д. 26, подъезд 1, 2 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D432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75422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6D679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vAlign w:val="bottom"/>
          </w:tcPr>
          <w:p w:rsidR="0039036D" w:rsidRPr="00717E6B" w:rsidRDefault="0039036D" w:rsidP="00717E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76-32,  с. Найтоповичи, Унечский район, Брянская область, ул. Пролетарская д. 24, подъезд 1, 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D432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75422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6D679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81-32,  с. Найтоповичи, Унечский район, Брянская область, ул. Октябрьская д. 16, подъезд 2</w:t>
            </w:r>
          </w:p>
        </w:tc>
        <w:tc>
          <w:tcPr>
            <w:tcW w:w="1204" w:type="dxa"/>
          </w:tcPr>
          <w:p w:rsidR="0039036D" w:rsidRDefault="0039036D" w:rsidP="003E40CE">
            <w:pPr>
              <w:jc w:val="center"/>
            </w:pPr>
            <w:r w:rsidRPr="009D432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Default="0039036D">
            <w:r w:rsidRPr="0075422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Default="0039036D">
            <w:r w:rsidRPr="006D679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9747" w:type="dxa"/>
            <w:gridSpan w:val="5"/>
          </w:tcPr>
          <w:p w:rsidR="0039036D" w:rsidRPr="003E40CE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Павловское сельское поселение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79-32,   п. Рассуха, Унечский район, Брянская обл, ул. Полевая, д. 1 подъезд 1, 2</w:t>
            </w:r>
          </w:p>
        </w:tc>
        <w:tc>
          <w:tcPr>
            <w:tcW w:w="1204" w:type="dxa"/>
          </w:tcPr>
          <w:p w:rsidR="0039036D" w:rsidRPr="00717E6B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9747" w:type="dxa"/>
            <w:gridSpan w:val="5"/>
          </w:tcPr>
          <w:p w:rsidR="0039036D" w:rsidRPr="003E40CE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Старогутнянское сельское поселение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80-32,   с. Старая Гута, Унечский район, Брянская область, ул. Садовая, д. 7, подъезд 1, 2</w:t>
            </w:r>
          </w:p>
        </w:tc>
        <w:tc>
          <w:tcPr>
            <w:tcW w:w="1204" w:type="dxa"/>
          </w:tcPr>
          <w:p w:rsidR="0039036D" w:rsidRPr="00717E6B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9036D" w:rsidRPr="00717E6B">
        <w:trPr>
          <w:jc w:val="center"/>
        </w:trPr>
        <w:tc>
          <w:tcPr>
            <w:tcW w:w="9747" w:type="dxa"/>
            <w:gridSpan w:val="5"/>
          </w:tcPr>
          <w:p w:rsidR="0039036D" w:rsidRPr="003E40CE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Старосельское сельское поселение</w:t>
            </w:r>
          </w:p>
        </w:tc>
      </w:tr>
      <w:tr w:rsidR="0039036D" w:rsidRPr="00717E6B">
        <w:trPr>
          <w:jc w:val="center"/>
        </w:trPr>
        <w:tc>
          <w:tcPr>
            <w:tcW w:w="574" w:type="dxa"/>
          </w:tcPr>
          <w:p w:rsidR="0039036D" w:rsidRPr="00717E6B" w:rsidRDefault="0039036D" w:rsidP="00717E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ПРУ № 83-32,   д. Лизогубовка, Брянская область,  пер. Советский, д. 2 а, подъезд 2</w:t>
            </w:r>
          </w:p>
        </w:tc>
        <w:tc>
          <w:tcPr>
            <w:tcW w:w="1204" w:type="dxa"/>
          </w:tcPr>
          <w:p w:rsidR="0039036D" w:rsidRPr="00717E6B" w:rsidRDefault="0039036D" w:rsidP="003E4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118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125" w:type="dxa"/>
          </w:tcPr>
          <w:p w:rsidR="0039036D" w:rsidRPr="00717E6B" w:rsidRDefault="0039036D" w:rsidP="00717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</w:tbl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Pr="00927294" w:rsidRDefault="0039036D" w:rsidP="005370C0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  <w:r w:rsidRPr="00927294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Приложение № 2</w:t>
      </w:r>
    </w:p>
    <w:p w:rsidR="0039036D" w:rsidRPr="00927294" w:rsidRDefault="0039036D" w:rsidP="005370C0">
      <w:pPr>
        <w:spacing w:after="0" w:line="240" w:lineRule="auto"/>
        <w:ind w:left="7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 </w:t>
      </w:r>
      <w:r w:rsidRPr="00927294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 </w:t>
      </w:r>
      <w:r w:rsidRPr="00927294"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</w:t>
      </w:r>
    </w:p>
    <w:p w:rsidR="0039036D" w:rsidRDefault="0039036D" w:rsidP="005370C0">
      <w:pPr>
        <w:autoSpaceDE w:val="0"/>
        <w:autoSpaceDN w:val="0"/>
        <w:adjustRightInd w:val="0"/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92729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28.06.2021  </w:t>
      </w:r>
      <w:r w:rsidRPr="0092729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156</w:t>
      </w: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27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36D" w:rsidRDefault="0039036D" w:rsidP="00537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C0">
        <w:rPr>
          <w:rFonts w:ascii="Times New Roman" w:hAnsi="Times New Roman" w:cs="Times New Roman"/>
          <w:sz w:val="24"/>
          <w:szCs w:val="24"/>
        </w:rPr>
        <w:t xml:space="preserve"> </w:t>
      </w:r>
      <w:r w:rsidRPr="002803F1">
        <w:rPr>
          <w:rFonts w:ascii="Times New Roman" w:hAnsi="Times New Roman" w:cs="Times New Roman"/>
          <w:sz w:val="24"/>
          <w:szCs w:val="24"/>
        </w:rPr>
        <w:t xml:space="preserve">Состав комиссии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2803F1">
        <w:rPr>
          <w:rFonts w:ascii="Times New Roman" w:hAnsi="Times New Roman" w:cs="Times New Roman"/>
          <w:sz w:val="24"/>
          <w:szCs w:val="24"/>
        </w:rPr>
        <w:t xml:space="preserve">проведения комплексных проверок </w:t>
      </w:r>
    </w:p>
    <w:p w:rsidR="0039036D" w:rsidRDefault="0039036D" w:rsidP="002803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3F1">
        <w:rPr>
          <w:rFonts w:ascii="Times New Roman" w:hAnsi="Times New Roman" w:cs="Times New Roman"/>
          <w:sz w:val="24"/>
          <w:szCs w:val="24"/>
        </w:rPr>
        <w:t xml:space="preserve">защитных сооружений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3F1">
        <w:rPr>
          <w:rFonts w:ascii="Times New Roman" w:hAnsi="Times New Roman" w:cs="Times New Roman"/>
          <w:sz w:val="24"/>
          <w:szCs w:val="24"/>
        </w:rPr>
        <w:t xml:space="preserve">гражданской обороны на территории </w:t>
      </w:r>
    </w:p>
    <w:p w:rsidR="0039036D" w:rsidRPr="002803F1" w:rsidRDefault="0039036D" w:rsidP="0028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3F1"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  в 2020-2022 годах</w:t>
      </w:r>
    </w:p>
    <w:p w:rsidR="0039036D" w:rsidRPr="002803F1" w:rsidRDefault="0039036D" w:rsidP="00537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3243"/>
        <w:gridCol w:w="5761"/>
      </w:tblGrid>
      <w:tr w:rsidR="0039036D" w:rsidRPr="0097432F">
        <w:trPr>
          <w:tblHeader/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имя, отчество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  <w:p w:rsidR="0039036D" w:rsidRPr="0097432F" w:rsidRDefault="0039036D" w:rsidP="009743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по месту работы</w:t>
            </w:r>
          </w:p>
        </w:tc>
      </w:tr>
      <w:tr w:rsidR="0039036D" w:rsidRPr="0097432F">
        <w:trPr>
          <w:jc w:val="center"/>
        </w:trPr>
        <w:tc>
          <w:tcPr>
            <w:tcW w:w="9621" w:type="dxa"/>
            <w:gridSpan w:val="3"/>
          </w:tcPr>
          <w:p w:rsidR="0039036D" w:rsidRPr="0097432F" w:rsidRDefault="0039036D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  <w:lang w:val="en-US"/>
              </w:rPr>
            </w:pPr>
            <w:r w:rsidRPr="0097432F">
              <w:t>Председатель комиссии</w:t>
            </w:r>
            <w:r w:rsidRPr="0097432F">
              <w:rPr>
                <w:lang w:val="en-US"/>
              </w:rPr>
              <w:t>: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</w:rPr>
            </w:pPr>
            <w:r w:rsidRPr="0097432F">
              <w:rPr>
                <w:color w:val="auto"/>
              </w:rPr>
              <w:t>Таранов Федор Николаевич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  района</w:t>
            </w:r>
          </w:p>
        </w:tc>
      </w:tr>
      <w:tr w:rsidR="0039036D" w:rsidRPr="0097432F">
        <w:trPr>
          <w:jc w:val="center"/>
        </w:trPr>
        <w:tc>
          <w:tcPr>
            <w:tcW w:w="9621" w:type="dxa"/>
            <w:gridSpan w:val="3"/>
          </w:tcPr>
          <w:p w:rsidR="0039036D" w:rsidRPr="0097432F" w:rsidRDefault="0039036D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  <w:lang w:val="en-US"/>
              </w:rPr>
            </w:pPr>
            <w:r w:rsidRPr="0097432F">
              <w:t>Заместитель председателя комиссии</w:t>
            </w:r>
            <w:r w:rsidRPr="0097432F">
              <w:rPr>
                <w:lang w:val="en-US"/>
              </w:rPr>
              <w:t>: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</w:rPr>
            </w:pPr>
            <w:r w:rsidRPr="0097432F">
              <w:rPr>
                <w:color w:val="auto"/>
              </w:rPr>
              <w:t>Варламов Эдуард Сергеевич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начальник отдела  по жилищно-коммунальному и дорожному хозяйству</w:t>
            </w:r>
          </w:p>
        </w:tc>
      </w:tr>
      <w:tr w:rsidR="0039036D" w:rsidRPr="0097432F">
        <w:trPr>
          <w:jc w:val="center"/>
        </w:trPr>
        <w:tc>
          <w:tcPr>
            <w:tcW w:w="9621" w:type="dxa"/>
            <w:gridSpan w:val="3"/>
          </w:tcPr>
          <w:p w:rsidR="0039036D" w:rsidRPr="0097432F" w:rsidRDefault="0039036D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  <w:lang w:val="en-US"/>
              </w:rPr>
            </w:pPr>
            <w:r w:rsidRPr="0097432F">
              <w:t>Секретарь комиссии</w:t>
            </w:r>
            <w:r w:rsidRPr="0097432F">
              <w:rPr>
                <w:lang w:val="en-US"/>
              </w:rPr>
              <w:t>: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Антипов Иван Федорович</w:t>
            </w:r>
          </w:p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ведущий инспектор сектора БЖДЧ администрации района</w:t>
            </w:r>
          </w:p>
        </w:tc>
      </w:tr>
      <w:tr w:rsidR="0039036D" w:rsidRPr="0097432F">
        <w:trPr>
          <w:jc w:val="center"/>
        </w:trPr>
        <w:tc>
          <w:tcPr>
            <w:tcW w:w="9621" w:type="dxa"/>
            <w:gridSpan w:val="3"/>
          </w:tcPr>
          <w:p w:rsidR="0039036D" w:rsidRPr="0097432F" w:rsidRDefault="0039036D" w:rsidP="0097432F">
            <w:pPr>
              <w:pStyle w:val="Noparagraphstyle"/>
              <w:widowControl w:val="0"/>
              <w:spacing w:line="240" w:lineRule="auto"/>
              <w:textAlignment w:val="auto"/>
              <w:rPr>
                <w:color w:val="auto"/>
              </w:rPr>
            </w:pPr>
            <w:r w:rsidRPr="0097432F">
              <w:t>Члены комиссии</w:t>
            </w:r>
            <w:r w:rsidRPr="0097432F">
              <w:rPr>
                <w:lang w:val="en-US"/>
              </w:rPr>
              <w:t>: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Ручко Владимир Валерьевич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ачальник МКУ ЕДДС Унечского района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Невский Александр Аркадьевич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ведущий инспектор сектора мобилизационной работы администрации района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Карасева Марина Петровна  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и.о. главы Высокской сельской администрации.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Сасова Любовь Ивановна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Найтоповичской сельской администрации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Мельникова Елена Александровна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Павловской сельской администрации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Крутикова Елена Николаевна  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Старогутнянской сельской администрации</w:t>
            </w:r>
          </w:p>
        </w:tc>
      </w:tr>
      <w:tr w:rsidR="0039036D" w:rsidRPr="0097432F">
        <w:trPr>
          <w:jc w:val="center"/>
        </w:trPr>
        <w:tc>
          <w:tcPr>
            <w:tcW w:w="617" w:type="dxa"/>
          </w:tcPr>
          <w:p w:rsidR="0039036D" w:rsidRPr="0097432F" w:rsidRDefault="0039036D" w:rsidP="00974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3" w:type="dxa"/>
          </w:tcPr>
          <w:p w:rsidR="0039036D" w:rsidRPr="0097432F" w:rsidRDefault="0039036D" w:rsidP="0097432F">
            <w:pPr>
              <w:pStyle w:val="BodyTextIndent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4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Лукашов Анатолий Васильевич</w:t>
            </w:r>
          </w:p>
        </w:tc>
        <w:tc>
          <w:tcPr>
            <w:tcW w:w="5761" w:type="dxa"/>
          </w:tcPr>
          <w:p w:rsidR="0039036D" w:rsidRPr="0097432F" w:rsidRDefault="0039036D" w:rsidP="0097432F">
            <w:pPr>
              <w:spacing w:after="0" w:line="240" w:lineRule="auto"/>
              <w:rPr>
                <w:rStyle w:val="Heading1Char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</w:pPr>
            <w:r w:rsidRPr="0097432F">
              <w:rPr>
                <w:rStyle w:val="Heading1Char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глава  Старосельской сельской администрации</w:t>
            </w:r>
          </w:p>
        </w:tc>
      </w:tr>
    </w:tbl>
    <w:p w:rsidR="0039036D" w:rsidRPr="005370C0" w:rsidRDefault="0039036D" w:rsidP="00537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9036D" w:rsidRPr="005370C0" w:rsidSect="00717E6B">
      <w:pgSz w:w="11905" w:h="16838"/>
      <w:pgMar w:top="567" w:right="567" w:bottom="719" w:left="539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36D" w:rsidRDefault="0039036D" w:rsidP="007E27AA">
      <w:pPr>
        <w:spacing w:after="0" w:line="240" w:lineRule="auto"/>
      </w:pPr>
      <w:r>
        <w:separator/>
      </w:r>
    </w:p>
  </w:endnote>
  <w:endnote w:type="continuationSeparator" w:id="1">
    <w:p w:rsidR="0039036D" w:rsidRDefault="0039036D" w:rsidP="007E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36D" w:rsidRDefault="0039036D" w:rsidP="007E27AA">
      <w:pPr>
        <w:spacing w:after="0" w:line="240" w:lineRule="auto"/>
      </w:pPr>
      <w:r>
        <w:separator/>
      </w:r>
    </w:p>
  </w:footnote>
  <w:footnote w:type="continuationSeparator" w:id="1">
    <w:p w:rsidR="0039036D" w:rsidRDefault="0039036D" w:rsidP="007E2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22BA"/>
    <w:multiLevelType w:val="hybridMultilevel"/>
    <w:tmpl w:val="F2880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46445"/>
    <w:multiLevelType w:val="multilevel"/>
    <w:tmpl w:val="09B24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547D24"/>
    <w:multiLevelType w:val="multilevel"/>
    <w:tmpl w:val="CD40AD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">
    <w:nsid w:val="2FEF12DE"/>
    <w:multiLevelType w:val="hybridMultilevel"/>
    <w:tmpl w:val="6DE6A52A"/>
    <w:lvl w:ilvl="0" w:tplc="38267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397F37"/>
    <w:multiLevelType w:val="multilevel"/>
    <w:tmpl w:val="CD40AD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05C5174"/>
    <w:multiLevelType w:val="hybridMultilevel"/>
    <w:tmpl w:val="069CD9A0"/>
    <w:lvl w:ilvl="0" w:tplc="04190013">
      <w:start w:val="1"/>
      <w:numFmt w:val="upperRoman"/>
      <w:lvlText w:val="%1."/>
      <w:lvlJc w:val="right"/>
      <w:pPr>
        <w:ind w:left="1590" w:hanging="360"/>
      </w:pPr>
    </w:lvl>
    <w:lvl w:ilvl="1" w:tplc="04190019">
      <w:start w:val="1"/>
      <w:numFmt w:val="lowerLetter"/>
      <w:lvlText w:val="%2."/>
      <w:lvlJc w:val="left"/>
      <w:pPr>
        <w:ind w:left="2310" w:hanging="360"/>
      </w:pPr>
    </w:lvl>
    <w:lvl w:ilvl="2" w:tplc="0419001B">
      <w:start w:val="1"/>
      <w:numFmt w:val="lowerRoman"/>
      <w:lvlText w:val="%3."/>
      <w:lvlJc w:val="right"/>
      <w:pPr>
        <w:ind w:left="3030" w:hanging="180"/>
      </w:pPr>
    </w:lvl>
    <w:lvl w:ilvl="3" w:tplc="0419000F">
      <w:start w:val="1"/>
      <w:numFmt w:val="decimal"/>
      <w:lvlText w:val="%4."/>
      <w:lvlJc w:val="left"/>
      <w:pPr>
        <w:ind w:left="3750" w:hanging="360"/>
      </w:pPr>
    </w:lvl>
    <w:lvl w:ilvl="4" w:tplc="04190019">
      <w:start w:val="1"/>
      <w:numFmt w:val="lowerLetter"/>
      <w:lvlText w:val="%5."/>
      <w:lvlJc w:val="left"/>
      <w:pPr>
        <w:ind w:left="4470" w:hanging="360"/>
      </w:pPr>
    </w:lvl>
    <w:lvl w:ilvl="5" w:tplc="0419001B">
      <w:start w:val="1"/>
      <w:numFmt w:val="lowerRoman"/>
      <w:lvlText w:val="%6."/>
      <w:lvlJc w:val="right"/>
      <w:pPr>
        <w:ind w:left="5190" w:hanging="180"/>
      </w:pPr>
    </w:lvl>
    <w:lvl w:ilvl="6" w:tplc="0419000F">
      <w:start w:val="1"/>
      <w:numFmt w:val="decimal"/>
      <w:lvlText w:val="%7."/>
      <w:lvlJc w:val="left"/>
      <w:pPr>
        <w:ind w:left="5910" w:hanging="360"/>
      </w:pPr>
    </w:lvl>
    <w:lvl w:ilvl="7" w:tplc="04190019">
      <w:start w:val="1"/>
      <w:numFmt w:val="lowerLetter"/>
      <w:lvlText w:val="%8."/>
      <w:lvlJc w:val="left"/>
      <w:pPr>
        <w:ind w:left="6630" w:hanging="360"/>
      </w:pPr>
    </w:lvl>
    <w:lvl w:ilvl="8" w:tplc="0419001B">
      <w:start w:val="1"/>
      <w:numFmt w:val="lowerRoman"/>
      <w:lvlText w:val="%9."/>
      <w:lvlJc w:val="right"/>
      <w:pPr>
        <w:ind w:left="7350" w:hanging="180"/>
      </w:pPr>
    </w:lvl>
  </w:abstractNum>
  <w:abstractNum w:abstractNumId="6">
    <w:nsid w:val="416C211E"/>
    <w:multiLevelType w:val="singleLevel"/>
    <w:tmpl w:val="4DF8BB7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43223123"/>
    <w:multiLevelType w:val="hybridMultilevel"/>
    <w:tmpl w:val="B1664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E33C23"/>
    <w:multiLevelType w:val="hybridMultilevel"/>
    <w:tmpl w:val="7C6CD1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3C74DF9"/>
    <w:multiLevelType w:val="hybridMultilevel"/>
    <w:tmpl w:val="34F4F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16FF8"/>
    <w:multiLevelType w:val="multilevel"/>
    <w:tmpl w:val="E30E53FE"/>
    <w:lvl w:ilvl="0">
      <w:start w:val="1"/>
      <w:numFmt w:val="decimal"/>
      <w:pStyle w:val="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6"/>
        <w:szCs w:val="26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851"/>
        </w:tabs>
        <w:ind w:left="-425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702"/>
        </w:tabs>
        <w:ind w:left="284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szCs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2297"/>
        </w:tabs>
        <w:ind w:left="1406" w:firstLine="1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szCs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Courier New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11">
    <w:nsid w:val="5D171309"/>
    <w:multiLevelType w:val="hybridMultilevel"/>
    <w:tmpl w:val="CED0AE6C"/>
    <w:lvl w:ilvl="0" w:tplc="4A6EAD02">
      <w:start w:val="1"/>
      <w:numFmt w:val="decimal"/>
      <w:lvlText w:val="%1."/>
      <w:lvlJc w:val="left"/>
      <w:pPr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90" w:hanging="360"/>
      </w:pPr>
    </w:lvl>
    <w:lvl w:ilvl="2" w:tplc="0419001B">
      <w:start w:val="1"/>
      <w:numFmt w:val="lowerRoman"/>
      <w:lvlText w:val="%3."/>
      <w:lvlJc w:val="right"/>
      <w:pPr>
        <w:ind w:left="4110" w:hanging="180"/>
      </w:pPr>
    </w:lvl>
    <w:lvl w:ilvl="3" w:tplc="0419000F">
      <w:start w:val="1"/>
      <w:numFmt w:val="decimal"/>
      <w:lvlText w:val="%4."/>
      <w:lvlJc w:val="left"/>
      <w:pPr>
        <w:ind w:left="4830" w:hanging="360"/>
      </w:pPr>
    </w:lvl>
    <w:lvl w:ilvl="4" w:tplc="04190019">
      <w:start w:val="1"/>
      <w:numFmt w:val="lowerLetter"/>
      <w:lvlText w:val="%5."/>
      <w:lvlJc w:val="left"/>
      <w:pPr>
        <w:ind w:left="5550" w:hanging="360"/>
      </w:pPr>
    </w:lvl>
    <w:lvl w:ilvl="5" w:tplc="0419001B">
      <w:start w:val="1"/>
      <w:numFmt w:val="lowerRoman"/>
      <w:lvlText w:val="%6."/>
      <w:lvlJc w:val="right"/>
      <w:pPr>
        <w:ind w:left="6270" w:hanging="180"/>
      </w:pPr>
    </w:lvl>
    <w:lvl w:ilvl="6" w:tplc="0419000F">
      <w:start w:val="1"/>
      <w:numFmt w:val="decimal"/>
      <w:lvlText w:val="%7."/>
      <w:lvlJc w:val="left"/>
      <w:pPr>
        <w:ind w:left="6990" w:hanging="360"/>
      </w:pPr>
    </w:lvl>
    <w:lvl w:ilvl="7" w:tplc="04190019">
      <w:start w:val="1"/>
      <w:numFmt w:val="lowerLetter"/>
      <w:lvlText w:val="%8."/>
      <w:lvlJc w:val="left"/>
      <w:pPr>
        <w:ind w:left="7710" w:hanging="360"/>
      </w:pPr>
    </w:lvl>
    <w:lvl w:ilvl="8" w:tplc="0419001B">
      <w:start w:val="1"/>
      <w:numFmt w:val="lowerRoman"/>
      <w:lvlText w:val="%9."/>
      <w:lvlJc w:val="right"/>
      <w:pPr>
        <w:ind w:left="8430" w:hanging="180"/>
      </w:pPr>
    </w:lvl>
  </w:abstractNum>
  <w:abstractNum w:abstractNumId="12">
    <w:nsid w:val="5E2A2DB0"/>
    <w:multiLevelType w:val="hybridMultilevel"/>
    <w:tmpl w:val="CF1AB650"/>
    <w:lvl w:ilvl="0" w:tplc="04190013">
      <w:start w:val="1"/>
      <w:numFmt w:val="upperRoman"/>
      <w:lvlText w:val="%1."/>
      <w:lvlJc w:val="righ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13">
    <w:nsid w:val="6AC30FDF"/>
    <w:multiLevelType w:val="hybridMultilevel"/>
    <w:tmpl w:val="34D8AB1E"/>
    <w:lvl w:ilvl="0" w:tplc="230847EC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4">
    <w:nsid w:val="6CC3527F"/>
    <w:multiLevelType w:val="multilevel"/>
    <w:tmpl w:val="F682824E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4" w:hanging="21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10"/>
  </w:num>
  <w:num w:numId="4">
    <w:abstractNumId w:val="10"/>
  </w:num>
  <w:num w:numId="5">
    <w:abstractNumId w:val="10"/>
  </w:num>
  <w:num w:numId="6">
    <w:abstractNumId w:val="5"/>
  </w:num>
  <w:num w:numId="7">
    <w:abstractNumId w:val="12"/>
  </w:num>
  <w:num w:numId="8">
    <w:abstractNumId w:val="11"/>
  </w:num>
  <w:num w:numId="9">
    <w:abstractNumId w:val="0"/>
  </w:num>
  <w:num w:numId="10">
    <w:abstractNumId w:val="14"/>
  </w:num>
  <w:num w:numId="11">
    <w:abstractNumId w:val="2"/>
  </w:num>
  <w:num w:numId="12">
    <w:abstractNumId w:val="4"/>
  </w:num>
  <w:num w:numId="13">
    <w:abstractNumId w:val="10"/>
  </w:num>
  <w:num w:numId="14">
    <w:abstractNumId w:val="10"/>
  </w:num>
  <w:num w:numId="15">
    <w:abstractNumId w:val="6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"/>
  </w:num>
  <w:num w:numId="22">
    <w:abstractNumId w:val="7"/>
  </w:num>
  <w:num w:numId="23">
    <w:abstractNumId w:val="3"/>
  </w:num>
  <w:num w:numId="24">
    <w:abstractNumId w:val="13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892"/>
    <w:rsid w:val="00001DDA"/>
    <w:rsid w:val="000142B2"/>
    <w:rsid w:val="00017B87"/>
    <w:rsid w:val="0002150F"/>
    <w:rsid w:val="000232DF"/>
    <w:rsid w:val="0003141E"/>
    <w:rsid w:val="00041F9C"/>
    <w:rsid w:val="0005268D"/>
    <w:rsid w:val="00056CB3"/>
    <w:rsid w:val="00066136"/>
    <w:rsid w:val="0006798D"/>
    <w:rsid w:val="000767C0"/>
    <w:rsid w:val="00087F59"/>
    <w:rsid w:val="00090F4C"/>
    <w:rsid w:val="000A513C"/>
    <w:rsid w:val="000A67E6"/>
    <w:rsid w:val="000B17E7"/>
    <w:rsid w:val="000B1F30"/>
    <w:rsid w:val="000B3397"/>
    <w:rsid w:val="000C6956"/>
    <w:rsid w:val="000C6FF1"/>
    <w:rsid w:val="000D0DD0"/>
    <w:rsid w:val="000D4556"/>
    <w:rsid w:val="000D478C"/>
    <w:rsid w:val="000E1DCC"/>
    <w:rsid w:val="000E4441"/>
    <w:rsid w:val="000F0364"/>
    <w:rsid w:val="000F3B58"/>
    <w:rsid w:val="00101515"/>
    <w:rsid w:val="00103F3A"/>
    <w:rsid w:val="00111029"/>
    <w:rsid w:val="00111518"/>
    <w:rsid w:val="00111C1D"/>
    <w:rsid w:val="00113A99"/>
    <w:rsid w:val="0011629B"/>
    <w:rsid w:val="00117987"/>
    <w:rsid w:val="00123EBF"/>
    <w:rsid w:val="0012432D"/>
    <w:rsid w:val="0012474B"/>
    <w:rsid w:val="00127801"/>
    <w:rsid w:val="00144083"/>
    <w:rsid w:val="0014432D"/>
    <w:rsid w:val="00146BE7"/>
    <w:rsid w:val="001470B1"/>
    <w:rsid w:val="00147858"/>
    <w:rsid w:val="00150350"/>
    <w:rsid w:val="00166311"/>
    <w:rsid w:val="00175E28"/>
    <w:rsid w:val="00183A09"/>
    <w:rsid w:val="00191C8E"/>
    <w:rsid w:val="00195117"/>
    <w:rsid w:val="00197B87"/>
    <w:rsid w:val="001A2640"/>
    <w:rsid w:val="001A37B2"/>
    <w:rsid w:val="001A4450"/>
    <w:rsid w:val="001B0EEC"/>
    <w:rsid w:val="001B0FDE"/>
    <w:rsid w:val="001B131C"/>
    <w:rsid w:val="001B178D"/>
    <w:rsid w:val="001B2A32"/>
    <w:rsid w:val="001B4BDC"/>
    <w:rsid w:val="001B7697"/>
    <w:rsid w:val="001C4059"/>
    <w:rsid w:val="001C77BC"/>
    <w:rsid w:val="001D0252"/>
    <w:rsid w:val="001D2931"/>
    <w:rsid w:val="001D56D2"/>
    <w:rsid w:val="001D5A00"/>
    <w:rsid w:val="001D5D11"/>
    <w:rsid w:val="001E02D4"/>
    <w:rsid w:val="001F13B1"/>
    <w:rsid w:val="001F2D88"/>
    <w:rsid w:val="001F68D2"/>
    <w:rsid w:val="002039D3"/>
    <w:rsid w:val="00222122"/>
    <w:rsid w:val="00222E0C"/>
    <w:rsid w:val="002250C8"/>
    <w:rsid w:val="00230A1F"/>
    <w:rsid w:val="00230AA7"/>
    <w:rsid w:val="00234D43"/>
    <w:rsid w:val="00235C15"/>
    <w:rsid w:val="0023624C"/>
    <w:rsid w:val="0024232A"/>
    <w:rsid w:val="0025206F"/>
    <w:rsid w:val="00253365"/>
    <w:rsid w:val="0026299B"/>
    <w:rsid w:val="00267A45"/>
    <w:rsid w:val="00270C0E"/>
    <w:rsid w:val="00271567"/>
    <w:rsid w:val="002719C0"/>
    <w:rsid w:val="002764B8"/>
    <w:rsid w:val="002803F1"/>
    <w:rsid w:val="002818EA"/>
    <w:rsid w:val="0028709E"/>
    <w:rsid w:val="00291EDB"/>
    <w:rsid w:val="00292485"/>
    <w:rsid w:val="00295412"/>
    <w:rsid w:val="002A0EA3"/>
    <w:rsid w:val="002A37B9"/>
    <w:rsid w:val="002B34FA"/>
    <w:rsid w:val="002B71AF"/>
    <w:rsid w:val="002B77CD"/>
    <w:rsid w:val="002C09F3"/>
    <w:rsid w:val="002C35AF"/>
    <w:rsid w:val="002C52CD"/>
    <w:rsid w:val="002C6147"/>
    <w:rsid w:val="002D5192"/>
    <w:rsid w:val="002E3C5B"/>
    <w:rsid w:val="002E7D70"/>
    <w:rsid w:val="002F3BEC"/>
    <w:rsid w:val="003006D6"/>
    <w:rsid w:val="003007E9"/>
    <w:rsid w:val="00302123"/>
    <w:rsid w:val="00307F71"/>
    <w:rsid w:val="0031292F"/>
    <w:rsid w:val="00315E0E"/>
    <w:rsid w:val="00317F24"/>
    <w:rsid w:val="003219E3"/>
    <w:rsid w:val="003304E0"/>
    <w:rsid w:val="00333B59"/>
    <w:rsid w:val="0033495B"/>
    <w:rsid w:val="00340DE9"/>
    <w:rsid w:val="003413E9"/>
    <w:rsid w:val="0034364B"/>
    <w:rsid w:val="00345658"/>
    <w:rsid w:val="00352641"/>
    <w:rsid w:val="003565AA"/>
    <w:rsid w:val="00362CD8"/>
    <w:rsid w:val="00372520"/>
    <w:rsid w:val="00375F82"/>
    <w:rsid w:val="00382082"/>
    <w:rsid w:val="00385FC8"/>
    <w:rsid w:val="003872E3"/>
    <w:rsid w:val="0039036D"/>
    <w:rsid w:val="0039077A"/>
    <w:rsid w:val="003A405E"/>
    <w:rsid w:val="003B0D69"/>
    <w:rsid w:val="003B10CF"/>
    <w:rsid w:val="003B20A0"/>
    <w:rsid w:val="003B3906"/>
    <w:rsid w:val="003B3C4C"/>
    <w:rsid w:val="003B3E39"/>
    <w:rsid w:val="003B477C"/>
    <w:rsid w:val="003B4FF6"/>
    <w:rsid w:val="003B7FF7"/>
    <w:rsid w:val="003C2B6C"/>
    <w:rsid w:val="003C6B98"/>
    <w:rsid w:val="003D5AF9"/>
    <w:rsid w:val="003D64CF"/>
    <w:rsid w:val="003E40CE"/>
    <w:rsid w:val="003E589E"/>
    <w:rsid w:val="003E636D"/>
    <w:rsid w:val="003F6EEA"/>
    <w:rsid w:val="00402334"/>
    <w:rsid w:val="0041075E"/>
    <w:rsid w:val="00413C0C"/>
    <w:rsid w:val="00414755"/>
    <w:rsid w:val="004163D4"/>
    <w:rsid w:val="004200DE"/>
    <w:rsid w:val="00421F8C"/>
    <w:rsid w:val="00423A64"/>
    <w:rsid w:val="004265CA"/>
    <w:rsid w:val="00433235"/>
    <w:rsid w:val="00436A9E"/>
    <w:rsid w:val="00441527"/>
    <w:rsid w:val="00444061"/>
    <w:rsid w:val="00444538"/>
    <w:rsid w:val="00451BD4"/>
    <w:rsid w:val="00453217"/>
    <w:rsid w:val="00453A10"/>
    <w:rsid w:val="00454484"/>
    <w:rsid w:val="00454F59"/>
    <w:rsid w:val="00456F8F"/>
    <w:rsid w:val="00466ACC"/>
    <w:rsid w:val="00467AC5"/>
    <w:rsid w:val="00467BD9"/>
    <w:rsid w:val="00485A4F"/>
    <w:rsid w:val="0049049F"/>
    <w:rsid w:val="00490D28"/>
    <w:rsid w:val="004915C5"/>
    <w:rsid w:val="00492C9B"/>
    <w:rsid w:val="004963A6"/>
    <w:rsid w:val="004A3BCC"/>
    <w:rsid w:val="004B12D1"/>
    <w:rsid w:val="004B2722"/>
    <w:rsid w:val="004B5541"/>
    <w:rsid w:val="004B5BF6"/>
    <w:rsid w:val="004B7D73"/>
    <w:rsid w:val="004C18A0"/>
    <w:rsid w:val="004C63B2"/>
    <w:rsid w:val="004C6886"/>
    <w:rsid w:val="004C6AD5"/>
    <w:rsid w:val="004D323D"/>
    <w:rsid w:val="004E015E"/>
    <w:rsid w:val="004E17E6"/>
    <w:rsid w:val="004E1E57"/>
    <w:rsid w:val="004E2587"/>
    <w:rsid w:val="004E5338"/>
    <w:rsid w:val="004E7C7E"/>
    <w:rsid w:val="004F0324"/>
    <w:rsid w:val="004F147B"/>
    <w:rsid w:val="00503E7B"/>
    <w:rsid w:val="00504BE9"/>
    <w:rsid w:val="00520C21"/>
    <w:rsid w:val="0052327B"/>
    <w:rsid w:val="005370C0"/>
    <w:rsid w:val="0054765C"/>
    <w:rsid w:val="005507C7"/>
    <w:rsid w:val="00551743"/>
    <w:rsid w:val="00552130"/>
    <w:rsid w:val="0055708D"/>
    <w:rsid w:val="00557765"/>
    <w:rsid w:val="00557F9D"/>
    <w:rsid w:val="00560006"/>
    <w:rsid w:val="00565830"/>
    <w:rsid w:val="005740C4"/>
    <w:rsid w:val="00580BC9"/>
    <w:rsid w:val="00594C18"/>
    <w:rsid w:val="00596650"/>
    <w:rsid w:val="0059686D"/>
    <w:rsid w:val="005A299C"/>
    <w:rsid w:val="005A6E7A"/>
    <w:rsid w:val="005B4ED4"/>
    <w:rsid w:val="005B74DA"/>
    <w:rsid w:val="005B78D8"/>
    <w:rsid w:val="005C1593"/>
    <w:rsid w:val="005D1391"/>
    <w:rsid w:val="005D2D9F"/>
    <w:rsid w:val="005D5941"/>
    <w:rsid w:val="005D6BED"/>
    <w:rsid w:val="005D7C37"/>
    <w:rsid w:val="005E3C24"/>
    <w:rsid w:val="005F0897"/>
    <w:rsid w:val="005F3DD2"/>
    <w:rsid w:val="005F5D06"/>
    <w:rsid w:val="00606C54"/>
    <w:rsid w:val="00607ECB"/>
    <w:rsid w:val="00610462"/>
    <w:rsid w:val="00610493"/>
    <w:rsid w:val="00612CE4"/>
    <w:rsid w:val="00620624"/>
    <w:rsid w:val="006244E5"/>
    <w:rsid w:val="006307DE"/>
    <w:rsid w:val="0063242A"/>
    <w:rsid w:val="00632CF5"/>
    <w:rsid w:val="0063438B"/>
    <w:rsid w:val="00634A62"/>
    <w:rsid w:val="00634AB8"/>
    <w:rsid w:val="00636634"/>
    <w:rsid w:val="00640493"/>
    <w:rsid w:val="00640F28"/>
    <w:rsid w:val="0064395D"/>
    <w:rsid w:val="006442FD"/>
    <w:rsid w:val="006466C5"/>
    <w:rsid w:val="00650B2A"/>
    <w:rsid w:val="0065466D"/>
    <w:rsid w:val="006578B1"/>
    <w:rsid w:val="00661A1C"/>
    <w:rsid w:val="00662B54"/>
    <w:rsid w:val="00666FDA"/>
    <w:rsid w:val="006700C6"/>
    <w:rsid w:val="006709C1"/>
    <w:rsid w:val="0067736D"/>
    <w:rsid w:val="0068113A"/>
    <w:rsid w:val="006871A2"/>
    <w:rsid w:val="00692AFC"/>
    <w:rsid w:val="00694783"/>
    <w:rsid w:val="00695FBE"/>
    <w:rsid w:val="006B66F6"/>
    <w:rsid w:val="006B688E"/>
    <w:rsid w:val="006D0504"/>
    <w:rsid w:val="006D1EAF"/>
    <w:rsid w:val="006D2BAC"/>
    <w:rsid w:val="006D6522"/>
    <w:rsid w:val="006D679A"/>
    <w:rsid w:val="006E3A58"/>
    <w:rsid w:val="006F1688"/>
    <w:rsid w:val="006F16AC"/>
    <w:rsid w:val="006F5AF5"/>
    <w:rsid w:val="006F678D"/>
    <w:rsid w:val="00700F13"/>
    <w:rsid w:val="00704AD5"/>
    <w:rsid w:val="00705249"/>
    <w:rsid w:val="00715739"/>
    <w:rsid w:val="00717E6B"/>
    <w:rsid w:val="00720257"/>
    <w:rsid w:val="0072378B"/>
    <w:rsid w:val="00731FD7"/>
    <w:rsid w:val="00734E2D"/>
    <w:rsid w:val="00740C11"/>
    <w:rsid w:val="00754226"/>
    <w:rsid w:val="00771DD9"/>
    <w:rsid w:val="00776892"/>
    <w:rsid w:val="00776A25"/>
    <w:rsid w:val="00787735"/>
    <w:rsid w:val="0079758E"/>
    <w:rsid w:val="007A2880"/>
    <w:rsid w:val="007A306E"/>
    <w:rsid w:val="007A4796"/>
    <w:rsid w:val="007A57F2"/>
    <w:rsid w:val="007A6034"/>
    <w:rsid w:val="007B4829"/>
    <w:rsid w:val="007C4A9F"/>
    <w:rsid w:val="007D038F"/>
    <w:rsid w:val="007D44AA"/>
    <w:rsid w:val="007D56EA"/>
    <w:rsid w:val="007E04F2"/>
    <w:rsid w:val="007E0715"/>
    <w:rsid w:val="007E27AA"/>
    <w:rsid w:val="007E54C3"/>
    <w:rsid w:val="007E5ED5"/>
    <w:rsid w:val="007F418E"/>
    <w:rsid w:val="007F5D2D"/>
    <w:rsid w:val="007F5E61"/>
    <w:rsid w:val="007F7BF4"/>
    <w:rsid w:val="00803085"/>
    <w:rsid w:val="00806F50"/>
    <w:rsid w:val="00807278"/>
    <w:rsid w:val="0081012C"/>
    <w:rsid w:val="00814E0B"/>
    <w:rsid w:val="00821839"/>
    <w:rsid w:val="008222B3"/>
    <w:rsid w:val="008355E8"/>
    <w:rsid w:val="00836D0E"/>
    <w:rsid w:val="008411B2"/>
    <w:rsid w:val="00841BE7"/>
    <w:rsid w:val="008476F6"/>
    <w:rsid w:val="00853827"/>
    <w:rsid w:val="0085693E"/>
    <w:rsid w:val="00862D61"/>
    <w:rsid w:val="00865B6C"/>
    <w:rsid w:val="0088129D"/>
    <w:rsid w:val="00884058"/>
    <w:rsid w:val="00886E24"/>
    <w:rsid w:val="00896CB6"/>
    <w:rsid w:val="008A44C2"/>
    <w:rsid w:val="008A51CD"/>
    <w:rsid w:val="008B18FD"/>
    <w:rsid w:val="008B3389"/>
    <w:rsid w:val="008B7856"/>
    <w:rsid w:val="008C7681"/>
    <w:rsid w:val="008D4C82"/>
    <w:rsid w:val="008E0B09"/>
    <w:rsid w:val="008E48DF"/>
    <w:rsid w:val="008E692D"/>
    <w:rsid w:val="008F352A"/>
    <w:rsid w:val="008F6B55"/>
    <w:rsid w:val="008F7C09"/>
    <w:rsid w:val="009028B8"/>
    <w:rsid w:val="009049B7"/>
    <w:rsid w:val="00922038"/>
    <w:rsid w:val="00927294"/>
    <w:rsid w:val="0092793E"/>
    <w:rsid w:val="00927959"/>
    <w:rsid w:val="00937C18"/>
    <w:rsid w:val="009454A3"/>
    <w:rsid w:val="00950CF8"/>
    <w:rsid w:val="00952D02"/>
    <w:rsid w:val="0096041B"/>
    <w:rsid w:val="0096315F"/>
    <w:rsid w:val="009642D3"/>
    <w:rsid w:val="009726CF"/>
    <w:rsid w:val="0097432F"/>
    <w:rsid w:val="009759B2"/>
    <w:rsid w:val="009778EA"/>
    <w:rsid w:val="0098186D"/>
    <w:rsid w:val="00985393"/>
    <w:rsid w:val="009861D7"/>
    <w:rsid w:val="00987423"/>
    <w:rsid w:val="00990E44"/>
    <w:rsid w:val="00991700"/>
    <w:rsid w:val="0099284F"/>
    <w:rsid w:val="009964F1"/>
    <w:rsid w:val="009A058D"/>
    <w:rsid w:val="009A3C67"/>
    <w:rsid w:val="009B1A23"/>
    <w:rsid w:val="009B2E05"/>
    <w:rsid w:val="009B5141"/>
    <w:rsid w:val="009B530E"/>
    <w:rsid w:val="009B65F3"/>
    <w:rsid w:val="009C1061"/>
    <w:rsid w:val="009C6D7E"/>
    <w:rsid w:val="009D4321"/>
    <w:rsid w:val="009D6759"/>
    <w:rsid w:val="009D713B"/>
    <w:rsid w:val="009F46DD"/>
    <w:rsid w:val="009F5CE5"/>
    <w:rsid w:val="00A0194D"/>
    <w:rsid w:val="00A01FBB"/>
    <w:rsid w:val="00A05B2E"/>
    <w:rsid w:val="00A14FEF"/>
    <w:rsid w:val="00A16FA4"/>
    <w:rsid w:val="00A24309"/>
    <w:rsid w:val="00A26B2C"/>
    <w:rsid w:val="00A36011"/>
    <w:rsid w:val="00A372D1"/>
    <w:rsid w:val="00A377FB"/>
    <w:rsid w:val="00A4059F"/>
    <w:rsid w:val="00A45CA7"/>
    <w:rsid w:val="00A47185"/>
    <w:rsid w:val="00A57528"/>
    <w:rsid w:val="00A62601"/>
    <w:rsid w:val="00A64BFB"/>
    <w:rsid w:val="00A66CCD"/>
    <w:rsid w:val="00A678A9"/>
    <w:rsid w:val="00A72B08"/>
    <w:rsid w:val="00A84DA7"/>
    <w:rsid w:val="00A86F32"/>
    <w:rsid w:val="00A90261"/>
    <w:rsid w:val="00A95074"/>
    <w:rsid w:val="00AA7DBE"/>
    <w:rsid w:val="00AB3A00"/>
    <w:rsid w:val="00AB66CF"/>
    <w:rsid w:val="00AC0CD1"/>
    <w:rsid w:val="00AC533D"/>
    <w:rsid w:val="00AC5BEB"/>
    <w:rsid w:val="00AD2DAA"/>
    <w:rsid w:val="00AD774A"/>
    <w:rsid w:val="00AF1D58"/>
    <w:rsid w:val="00AF6D56"/>
    <w:rsid w:val="00B04033"/>
    <w:rsid w:val="00B04CFB"/>
    <w:rsid w:val="00B10264"/>
    <w:rsid w:val="00B10D3D"/>
    <w:rsid w:val="00B11C13"/>
    <w:rsid w:val="00B21B68"/>
    <w:rsid w:val="00B3431D"/>
    <w:rsid w:val="00B37C6F"/>
    <w:rsid w:val="00B473AA"/>
    <w:rsid w:val="00B57B77"/>
    <w:rsid w:val="00B605D7"/>
    <w:rsid w:val="00B727E7"/>
    <w:rsid w:val="00B736F9"/>
    <w:rsid w:val="00B74452"/>
    <w:rsid w:val="00B80BD8"/>
    <w:rsid w:val="00B815FF"/>
    <w:rsid w:val="00B82D4E"/>
    <w:rsid w:val="00B834A8"/>
    <w:rsid w:val="00B8383D"/>
    <w:rsid w:val="00B8385F"/>
    <w:rsid w:val="00B925C5"/>
    <w:rsid w:val="00B978AA"/>
    <w:rsid w:val="00BA5422"/>
    <w:rsid w:val="00BB0F4D"/>
    <w:rsid w:val="00BB1741"/>
    <w:rsid w:val="00BB18BC"/>
    <w:rsid w:val="00BB1A1F"/>
    <w:rsid w:val="00BB44BC"/>
    <w:rsid w:val="00BC4B05"/>
    <w:rsid w:val="00BC646E"/>
    <w:rsid w:val="00BD130B"/>
    <w:rsid w:val="00BD3F5A"/>
    <w:rsid w:val="00BD6FAA"/>
    <w:rsid w:val="00BE0751"/>
    <w:rsid w:val="00BE2BDF"/>
    <w:rsid w:val="00BE7E0A"/>
    <w:rsid w:val="00C00642"/>
    <w:rsid w:val="00C07475"/>
    <w:rsid w:val="00C11588"/>
    <w:rsid w:val="00C25E4D"/>
    <w:rsid w:val="00C30B18"/>
    <w:rsid w:val="00C367B0"/>
    <w:rsid w:val="00C40371"/>
    <w:rsid w:val="00C41E2B"/>
    <w:rsid w:val="00C43204"/>
    <w:rsid w:val="00C47041"/>
    <w:rsid w:val="00C4734E"/>
    <w:rsid w:val="00C54364"/>
    <w:rsid w:val="00C54CCF"/>
    <w:rsid w:val="00C6082F"/>
    <w:rsid w:val="00C64671"/>
    <w:rsid w:val="00C73795"/>
    <w:rsid w:val="00C74C1C"/>
    <w:rsid w:val="00C7697D"/>
    <w:rsid w:val="00C76EFE"/>
    <w:rsid w:val="00C7704C"/>
    <w:rsid w:val="00C8034D"/>
    <w:rsid w:val="00C809D0"/>
    <w:rsid w:val="00C83378"/>
    <w:rsid w:val="00C854C0"/>
    <w:rsid w:val="00C8691D"/>
    <w:rsid w:val="00C92897"/>
    <w:rsid w:val="00C93D5F"/>
    <w:rsid w:val="00C94C6B"/>
    <w:rsid w:val="00CA553B"/>
    <w:rsid w:val="00CA6FCA"/>
    <w:rsid w:val="00CA7972"/>
    <w:rsid w:val="00CA79A3"/>
    <w:rsid w:val="00CB0429"/>
    <w:rsid w:val="00CB26CB"/>
    <w:rsid w:val="00CB5AC8"/>
    <w:rsid w:val="00CC1C8F"/>
    <w:rsid w:val="00CC380C"/>
    <w:rsid w:val="00CD7FC2"/>
    <w:rsid w:val="00CE15E1"/>
    <w:rsid w:val="00CE272D"/>
    <w:rsid w:val="00CE5A22"/>
    <w:rsid w:val="00CF26E9"/>
    <w:rsid w:val="00CF2BF0"/>
    <w:rsid w:val="00CF5DC7"/>
    <w:rsid w:val="00D01F4E"/>
    <w:rsid w:val="00D07F60"/>
    <w:rsid w:val="00D14D8B"/>
    <w:rsid w:val="00D15EC3"/>
    <w:rsid w:val="00D20258"/>
    <w:rsid w:val="00D207B0"/>
    <w:rsid w:val="00D22760"/>
    <w:rsid w:val="00D2395C"/>
    <w:rsid w:val="00D27E00"/>
    <w:rsid w:val="00D31CB6"/>
    <w:rsid w:val="00D34638"/>
    <w:rsid w:val="00D36996"/>
    <w:rsid w:val="00D4312B"/>
    <w:rsid w:val="00D44A14"/>
    <w:rsid w:val="00D5038A"/>
    <w:rsid w:val="00D56F0D"/>
    <w:rsid w:val="00D60447"/>
    <w:rsid w:val="00D66AB0"/>
    <w:rsid w:val="00D7176B"/>
    <w:rsid w:val="00D72D72"/>
    <w:rsid w:val="00D73457"/>
    <w:rsid w:val="00D74CD8"/>
    <w:rsid w:val="00D84649"/>
    <w:rsid w:val="00D95D3E"/>
    <w:rsid w:val="00D97A49"/>
    <w:rsid w:val="00DA0128"/>
    <w:rsid w:val="00DA4FAF"/>
    <w:rsid w:val="00DA7DE9"/>
    <w:rsid w:val="00DB1186"/>
    <w:rsid w:val="00DB3ACC"/>
    <w:rsid w:val="00DB49F0"/>
    <w:rsid w:val="00DB5A4C"/>
    <w:rsid w:val="00DC0EA4"/>
    <w:rsid w:val="00DC564B"/>
    <w:rsid w:val="00DC5FF4"/>
    <w:rsid w:val="00DC757C"/>
    <w:rsid w:val="00DD5901"/>
    <w:rsid w:val="00DE223A"/>
    <w:rsid w:val="00DE7510"/>
    <w:rsid w:val="00DF6E0D"/>
    <w:rsid w:val="00E02C14"/>
    <w:rsid w:val="00E0779C"/>
    <w:rsid w:val="00E2296C"/>
    <w:rsid w:val="00E23CAE"/>
    <w:rsid w:val="00E25D75"/>
    <w:rsid w:val="00E27FE3"/>
    <w:rsid w:val="00E312DB"/>
    <w:rsid w:val="00E319B9"/>
    <w:rsid w:val="00E331F6"/>
    <w:rsid w:val="00E342D3"/>
    <w:rsid w:val="00E34594"/>
    <w:rsid w:val="00E3599A"/>
    <w:rsid w:val="00E46508"/>
    <w:rsid w:val="00E46C52"/>
    <w:rsid w:val="00E532CE"/>
    <w:rsid w:val="00E563B5"/>
    <w:rsid w:val="00E63068"/>
    <w:rsid w:val="00E64D33"/>
    <w:rsid w:val="00E81F0D"/>
    <w:rsid w:val="00E8266B"/>
    <w:rsid w:val="00E85720"/>
    <w:rsid w:val="00E85BD9"/>
    <w:rsid w:val="00E90B9B"/>
    <w:rsid w:val="00E9275D"/>
    <w:rsid w:val="00E931B1"/>
    <w:rsid w:val="00E97615"/>
    <w:rsid w:val="00EA235E"/>
    <w:rsid w:val="00EA3C06"/>
    <w:rsid w:val="00EB2C1D"/>
    <w:rsid w:val="00EB3460"/>
    <w:rsid w:val="00EB56F7"/>
    <w:rsid w:val="00EB71D9"/>
    <w:rsid w:val="00EC19C5"/>
    <w:rsid w:val="00ED034B"/>
    <w:rsid w:val="00ED0CFC"/>
    <w:rsid w:val="00EF3F6E"/>
    <w:rsid w:val="00EF50D7"/>
    <w:rsid w:val="00F01CBF"/>
    <w:rsid w:val="00F04C1F"/>
    <w:rsid w:val="00F05A0E"/>
    <w:rsid w:val="00F22062"/>
    <w:rsid w:val="00F224E3"/>
    <w:rsid w:val="00F231C5"/>
    <w:rsid w:val="00F268F4"/>
    <w:rsid w:val="00F312E3"/>
    <w:rsid w:val="00F37058"/>
    <w:rsid w:val="00F37128"/>
    <w:rsid w:val="00F415C4"/>
    <w:rsid w:val="00F45854"/>
    <w:rsid w:val="00F47A91"/>
    <w:rsid w:val="00F56626"/>
    <w:rsid w:val="00F6110F"/>
    <w:rsid w:val="00F62D01"/>
    <w:rsid w:val="00F6377B"/>
    <w:rsid w:val="00F64F67"/>
    <w:rsid w:val="00F8177D"/>
    <w:rsid w:val="00F929CA"/>
    <w:rsid w:val="00F92A88"/>
    <w:rsid w:val="00F944BD"/>
    <w:rsid w:val="00FB1A26"/>
    <w:rsid w:val="00FB60A0"/>
    <w:rsid w:val="00FB6D60"/>
    <w:rsid w:val="00FC611B"/>
    <w:rsid w:val="00FD02EE"/>
    <w:rsid w:val="00FD1FA1"/>
    <w:rsid w:val="00FD2280"/>
    <w:rsid w:val="00FD36A5"/>
    <w:rsid w:val="00FD372B"/>
    <w:rsid w:val="00FE7620"/>
    <w:rsid w:val="00FF0175"/>
    <w:rsid w:val="00FF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1C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1C5"/>
    <w:pPr>
      <w:keepNext/>
      <w:widowControl w:val="0"/>
      <w:shd w:val="clear" w:color="auto" w:fill="FFFFFF"/>
      <w:tabs>
        <w:tab w:val="left" w:pos="1003"/>
      </w:tabs>
      <w:autoSpaceDE w:val="0"/>
      <w:autoSpaceDN w:val="0"/>
      <w:adjustRightInd w:val="0"/>
      <w:spacing w:before="331" w:after="0" w:line="322" w:lineRule="exact"/>
      <w:ind w:left="744"/>
      <w:outlineLvl w:val="0"/>
    </w:pPr>
    <w:rPr>
      <w:rFonts w:ascii="Times New Roman" w:eastAsia="Times New Roman" w:hAnsi="Times New Roman" w:cs="Times New Roman"/>
      <w:color w:val="000000"/>
      <w:spacing w:val="-28"/>
      <w:sz w:val="29"/>
      <w:szCs w:val="29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1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1C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1C5"/>
    <w:rPr>
      <w:rFonts w:ascii="Times New Roman" w:hAnsi="Times New Roman" w:cs="Times New Roman"/>
      <w:color w:val="000000"/>
      <w:spacing w:val="-28"/>
      <w:sz w:val="20"/>
      <w:szCs w:val="20"/>
      <w:shd w:val="clear" w:color="auto" w:fill="FFFFFF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2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1C5"/>
    <w:rPr>
      <w:rFonts w:ascii="Tahoma" w:hAnsi="Tahoma" w:cs="Tahoma"/>
      <w:sz w:val="16"/>
      <w:szCs w:val="16"/>
    </w:rPr>
  </w:style>
  <w:style w:type="character" w:customStyle="1" w:styleId="13">
    <w:name w:val="Стиль 13 пт"/>
    <w:uiPriority w:val="99"/>
    <w:semiHidden/>
    <w:rsid w:val="00F231C5"/>
    <w:rPr>
      <w:rFonts w:ascii="Times New Roman" w:hAnsi="Times New Roman" w:cs="Times New Roman"/>
      <w:sz w:val="26"/>
      <w:szCs w:val="26"/>
    </w:rPr>
  </w:style>
  <w:style w:type="paragraph" w:customStyle="1" w:styleId="1">
    <w:name w:val="Стиль приложения 1."/>
    <w:basedOn w:val="Normal"/>
    <w:uiPriority w:val="99"/>
    <w:rsid w:val="00F231C5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">
    <w:name w:val="Стиль приложения 1.1."/>
    <w:basedOn w:val="Normal"/>
    <w:link w:val="110"/>
    <w:uiPriority w:val="99"/>
    <w:rsid w:val="00F231C5"/>
    <w:pPr>
      <w:numPr>
        <w:ilvl w:val="1"/>
        <w:numId w:val="1"/>
      </w:numPr>
      <w:spacing w:after="0" w:line="240" w:lineRule="auto"/>
      <w:jc w:val="both"/>
    </w:pPr>
    <w:rPr>
      <w:rFonts w:cs="Times New Roman"/>
      <w:sz w:val="20"/>
      <w:szCs w:val="20"/>
      <w:lang w:eastAsia="ru-RU"/>
    </w:rPr>
  </w:style>
  <w:style w:type="paragraph" w:customStyle="1" w:styleId="111">
    <w:name w:val="Стиль приложения 1.1.1."/>
    <w:basedOn w:val="Normal"/>
    <w:uiPriority w:val="99"/>
    <w:rsid w:val="00F231C5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1">
    <w:name w:val="Стиль приложения 1.1.1.1."/>
    <w:basedOn w:val="Normal"/>
    <w:uiPriority w:val="99"/>
    <w:rsid w:val="00F231C5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0">
    <w:name w:val="Стиль приложения_1)"/>
    <w:basedOn w:val="Normal"/>
    <w:uiPriority w:val="99"/>
    <w:rsid w:val="00F231C5"/>
    <w:pPr>
      <w:numPr>
        <w:ilvl w:val="4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">
    <w:name w:val="Стиль приложения_а)"/>
    <w:basedOn w:val="Normal"/>
    <w:uiPriority w:val="99"/>
    <w:rsid w:val="00F231C5"/>
    <w:pPr>
      <w:numPr>
        <w:ilvl w:val="5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0">
    <w:name w:val="Стиль приложения 1.1. Знак"/>
    <w:link w:val="11"/>
    <w:uiPriority w:val="99"/>
    <w:locked/>
    <w:rsid w:val="00F231C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F231C5"/>
    <w:rPr>
      <w:rFonts w:ascii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231C5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231C5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F231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231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231C5"/>
  </w:style>
  <w:style w:type="paragraph" w:styleId="ListParagraph">
    <w:name w:val="List Paragraph"/>
    <w:basedOn w:val="Normal"/>
    <w:uiPriority w:val="99"/>
    <w:qFormat/>
    <w:rsid w:val="00F231C5"/>
    <w:pPr>
      <w:ind w:left="720"/>
    </w:pPr>
  </w:style>
  <w:style w:type="paragraph" w:styleId="Header">
    <w:name w:val="header"/>
    <w:basedOn w:val="Normal"/>
    <w:link w:val="HeaderChar"/>
    <w:uiPriority w:val="99"/>
    <w:rsid w:val="00F2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31C5"/>
  </w:style>
  <w:style w:type="paragraph" w:styleId="Footer">
    <w:name w:val="footer"/>
    <w:basedOn w:val="Normal"/>
    <w:link w:val="FooterChar"/>
    <w:uiPriority w:val="99"/>
    <w:semiHidden/>
    <w:rsid w:val="00F2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31C5"/>
  </w:style>
  <w:style w:type="table" w:styleId="TableGrid">
    <w:name w:val="Table Grid"/>
    <w:basedOn w:val="TableNormal"/>
    <w:uiPriority w:val="99"/>
    <w:rsid w:val="00F231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F231C5"/>
    <w:pPr>
      <w:spacing w:after="0" w:line="360" w:lineRule="auto"/>
      <w:jc w:val="center"/>
    </w:pPr>
    <w:rPr>
      <w:rFonts w:ascii="Impact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F231C5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Subtitle">
    <w:name w:val="Subtitle"/>
    <w:basedOn w:val="Normal"/>
    <w:link w:val="SubtitleChar"/>
    <w:uiPriority w:val="99"/>
    <w:qFormat/>
    <w:locked/>
    <w:rsid w:val="00F231C5"/>
    <w:pPr>
      <w:spacing w:after="0" w:line="360" w:lineRule="auto"/>
      <w:jc w:val="center"/>
    </w:pPr>
    <w:rPr>
      <w:rFonts w:ascii="Arial Narrow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231C5"/>
    <w:rPr>
      <w:rFonts w:ascii="Cambria" w:hAnsi="Cambria" w:cs="Cambria"/>
      <w:sz w:val="24"/>
      <w:szCs w:val="24"/>
      <w:lang w:eastAsia="en-US"/>
    </w:rPr>
  </w:style>
  <w:style w:type="paragraph" w:styleId="NoSpacing">
    <w:name w:val="No Spacing"/>
    <w:uiPriority w:val="99"/>
    <w:qFormat/>
    <w:rsid w:val="00F231C5"/>
    <w:rPr>
      <w:rFonts w:cs="Calibri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315E0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Noparagraphstyle">
    <w:name w:val="[No paragraph style]"/>
    <w:uiPriority w:val="99"/>
    <w:rsid w:val="00596650"/>
    <w:pPr>
      <w:autoSpaceDE w:val="0"/>
      <w:autoSpaceDN w:val="0"/>
      <w:adjustRightInd w:val="0"/>
      <w:spacing w:line="288" w:lineRule="auto"/>
      <w:textAlignment w:val="center"/>
    </w:pPr>
    <w:rPr>
      <w:rFonts w:cs="Calibri"/>
      <w:color w:val="000000"/>
      <w:sz w:val="24"/>
      <w:szCs w:val="24"/>
    </w:rPr>
  </w:style>
  <w:style w:type="paragraph" w:customStyle="1" w:styleId="a0">
    <w:name w:val="Без интервала"/>
    <w:uiPriority w:val="99"/>
    <w:rsid w:val="00596650"/>
    <w:rPr>
      <w:rFonts w:cs="Calibri"/>
    </w:rPr>
  </w:style>
  <w:style w:type="paragraph" w:customStyle="1" w:styleId="FR3">
    <w:name w:val="FR3"/>
    <w:uiPriority w:val="99"/>
    <w:rsid w:val="00596650"/>
    <w:pPr>
      <w:widowControl w:val="0"/>
      <w:suppressAutoHyphens/>
      <w:ind w:left="120"/>
    </w:pPr>
    <w:rPr>
      <w:rFonts w:cs="Calibri"/>
      <w:sz w:val="20"/>
      <w:szCs w:val="20"/>
      <w:lang w:eastAsia="ar-SA"/>
    </w:rPr>
  </w:style>
  <w:style w:type="paragraph" w:customStyle="1" w:styleId="a1">
    <w:name w:val="Знак"/>
    <w:basedOn w:val="Normal"/>
    <w:uiPriority w:val="99"/>
    <w:rsid w:val="00D56F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character" w:customStyle="1" w:styleId="3">
    <w:name w:val="Знак Знак3"/>
    <w:uiPriority w:val="99"/>
    <w:rsid w:val="00D56F0D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4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14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14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4</Pages>
  <Words>851</Words>
  <Characters>4856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pimonovzs</dc:creator>
  <cp:keywords/>
  <dc:description/>
  <cp:lastModifiedBy>Лосева Е.Ю.</cp:lastModifiedBy>
  <cp:revision>6</cp:revision>
  <cp:lastPrinted>2021-06-30T11:31:00Z</cp:lastPrinted>
  <dcterms:created xsi:type="dcterms:W3CDTF">2021-06-30T10:33:00Z</dcterms:created>
  <dcterms:modified xsi:type="dcterms:W3CDTF">2021-07-06T11:28:00Z</dcterms:modified>
</cp:coreProperties>
</file>